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519ED" w14:textId="77777777" w:rsidR="005F04A4" w:rsidRDefault="005F04A4" w:rsidP="00FB5530">
      <w:pPr>
        <w:tabs>
          <w:tab w:val="left" w:pos="2520"/>
        </w:tabs>
      </w:pPr>
    </w:p>
    <w:p w14:paraId="4080058B" w14:textId="77777777" w:rsidR="005F04A4" w:rsidRDefault="005F04A4" w:rsidP="00FB5530">
      <w:pPr>
        <w:tabs>
          <w:tab w:val="left" w:pos="2520"/>
        </w:tabs>
      </w:pPr>
    </w:p>
    <w:p w14:paraId="596A5765" w14:textId="77777777" w:rsidR="005F04A4" w:rsidRDefault="005F04A4" w:rsidP="00FB5530">
      <w:pPr>
        <w:tabs>
          <w:tab w:val="left" w:pos="2520"/>
        </w:tabs>
      </w:pPr>
    </w:p>
    <w:p w14:paraId="399FCA46" w14:textId="21C94A1C" w:rsidR="005F04A4" w:rsidRDefault="001C0737" w:rsidP="005F04A4">
      <w:pPr>
        <w:tabs>
          <w:tab w:val="left" w:pos="2520"/>
        </w:tabs>
        <w:jc w:val="center"/>
        <w:rPr>
          <w:b/>
          <w:bCs/>
          <w:sz w:val="72"/>
          <w:szCs w:val="96"/>
        </w:rPr>
      </w:pPr>
      <w:r>
        <w:rPr>
          <w:b/>
          <w:bCs/>
          <w:sz w:val="72"/>
          <w:szCs w:val="96"/>
        </w:rPr>
        <w:t>Bilag</w:t>
      </w:r>
      <w:r w:rsidR="005F04A4" w:rsidRPr="005F04A4">
        <w:rPr>
          <w:b/>
          <w:bCs/>
          <w:sz w:val="72"/>
          <w:szCs w:val="96"/>
        </w:rPr>
        <w:t xml:space="preserve"> </w:t>
      </w:r>
      <w:r w:rsidR="002A67FB">
        <w:rPr>
          <w:b/>
          <w:bCs/>
          <w:sz w:val="72"/>
          <w:szCs w:val="96"/>
        </w:rPr>
        <w:t>3</w:t>
      </w:r>
    </w:p>
    <w:p w14:paraId="370FEACA" w14:textId="442B8003" w:rsidR="002A67FB" w:rsidRPr="005F04A4" w:rsidRDefault="002A67FB" w:rsidP="005F04A4">
      <w:pPr>
        <w:tabs>
          <w:tab w:val="left" w:pos="2520"/>
        </w:tabs>
        <w:jc w:val="center"/>
        <w:rPr>
          <w:sz w:val="44"/>
          <w:szCs w:val="48"/>
        </w:rPr>
      </w:pPr>
      <w:r>
        <w:rPr>
          <w:sz w:val="44"/>
          <w:szCs w:val="48"/>
        </w:rPr>
        <w:t>-</w:t>
      </w:r>
    </w:p>
    <w:p w14:paraId="5BD79103" w14:textId="3C578934" w:rsidR="005F04A4" w:rsidRPr="005F04A4" w:rsidRDefault="002A67FB" w:rsidP="002A67FB">
      <w:pPr>
        <w:tabs>
          <w:tab w:val="left" w:pos="2520"/>
        </w:tabs>
        <w:jc w:val="center"/>
        <w:rPr>
          <w:sz w:val="36"/>
          <w:szCs w:val="40"/>
        </w:rPr>
      </w:pPr>
      <w:r>
        <w:rPr>
          <w:sz w:val="36"/>
          <w:szCs w:val="40"/>
        </w:rPr>
        <w:t xml:space="preserve">Mal for </w:t>
      </w:r>
      <w:r w:rsidRPr="002A67FB">
        <w:rPr>
          <w:sz w:val="36"/>
          <w:szCs w:val="40"/>
        </w:rPr>
        <w:t>Leverandørs beskrivelse</w:t>
      </w:r>
    </w:p>
    <w:p w14:paraId="77E30457" w14:textId="25A9BEFC" w:rsidR="005F04A4" w:rsidRPr="005F04A4" w:rsidRDefault="005F04A4" w:rsidP="005F04A4">
      <w:pPr>
        <w:tabs>
          <w:tab w:val="left" w:pos="2520"/>
        </w:tabs>
        <w:jc w:val="center"/>
        <w:rPr>
          <w:sz w:val="36"/>
          <w:szCs w:val="40"/>
        </w:rPr>
      </w:pPr>
    </w:p>
    <w:p w14:paraId="5B2A7F28" w14:textId="32335CE6" w:rsidR="005F04A4" w:rsidRPr="005F04A4" w:rsidRDefault="005F04A4" w:rsidP="005F04A4">
      <w:pPr>
        <w:tabs>
          <w:tab w:val="left" w:pos="2520"/>
        </w:tabs>
        <w:jc w:val="center"/>
        <w:rPr>
          <w:sz w:val="36"/>
          <w:szCs w:val="40"/>
        </w:rPr>
      </w:pPr>
      <w:r w:rsidRPr="005F04A4">
        <w:rPr>
          <w:i/>
          <w:iCs/>
          <w:sz w:val="36"/>
          <w:szCs w:val="40"/>
        </w:rPr>
        <w:t>Avtalenummer 25/9</w:t>
      </w:r>
      <w:r w:rsidR="002908F6">
        <w:rPr>
          <w:i/>
          <w:iCs/>
          <w:sz w:val="36"/>
          <w:szCs w:val="40"/>
        </w:rPr>
        <w:t>888</w:t>
      </w:r>
    </w:p>
    <w:p w14:paraId="11425CEA" w14:textId="17969BD6" w:rsidR="002A67FB" w:rsidRPr="00875EA8" w:rsidRDefault="007B4117" w:rsidP="00875EA8">
      <w:pPr>
        <w:tabs>
          <w:tab w:val="left" w:pos="2520"/>
        </w:tabs>
        <w:jc w:val="center"/>
        <w:rPr>
          <w:sz w:val="36"/>
          <w:szCs w:val="40"/>
        </w:rPr>
      </w:pPr>
      <w:r>
        <w:rPr>
          <w:i/>
          <w:iCs/>
          <w:sz w:val="36"/>
          <w:szCs w:val="40"/>
        </w:rPr>
        <w:t>Kjøp av kildesorteringsposer</w:t>
      </w:r>
    </w:p>
    <w:p w14:paraId="450D2EE3" w14:textId="77777777" w:rsidR="002A67FB" w:rsidRDefault="002A67FB" w:rsidP="005F04A4">
      <w:pPr>
        <w:tabs>
          <w:tab w:val="left" w:pos="2520"/>
        </w:tabs>
      </w:pPr>
    </w:p>
    <w:p w14:paraId="33D28C7A" w14:textId="77777777" w:rsidR="002A67FB" w:rsidRDefault="002A67FB" w:rsidP="005F04A4">
      <w:pPr>
        <w:tabs>
          <w:tab w:val="left" w:pos="2520"/>
        </w:tabs>
      </w:pPr>
    </w:p>
    <w:p w14:paraId="116CAF27" w14:textId="77777777" w:rsidR="002A67FB" w:rsidRDefault="002A67FB" w:rsidP="005F04A4">
      <w:pPr>
        <w:tabs>
          <w:tab w:val="left" w:pos="2520"/>
        </w:tabs>
      </w:pPr>
    </w:p>
    <w:p w14:paraId="7AA72C7E" w14:textId="77777777" w:rsidR="00875EA8" w:rsidRDefault="00875EA8" w:rsidP="005F04A4">
      <w:pPr>
        <w:tabs>
          <w:tab w:val="left" w:pos="2520"/>
        </w:tabs>
      </w:pPr>
    </w:p>
    <w:p w14:paraId="3CF63CA3" w14:textId="77777777" w:rsidR="00875EA8" w:rsidRDefault="00875EA8" w:rsidP="005F04A4">
      <w:pPr>
        <w:tabs>
          <w:tab w:val="left" w:pos="2520"/>
        </w:tabs>
      </w:pPr>
    </w:p>
    <w:p w14:paraId="68CDF3E6" w14:textId="77777777" w:rsidR="00875EA8" w:rsidRDefault="00875EA8" w:rsidP="005F04A4">
      <w:pPr>
        <w:tabs>
          <w:tab w:val="left" w:pos="2520"/>
        </w:tabs>
      </w:pPr>
    </w:p>
    <w:p w14:paraId="266CD558" w14:textId="77777777" w:rsidR="00875EA8" w:rsidRDefault="00875EA8" w:rsidP="005F04A4">
      <w:pPr>
        <w:tabs>
          <w:tab w:val="left" w:pos="2520"/>
        </w:tabs>
      </w:pPr>
    </w:p>
    <w:p w14:paraId="3FE7E1AA" w14:textId="77777777" w:rsidR="00875EA8" w:rsidRDefault="00875EA8" w:rsidP="005F04A4">
      <w:pPr>
        <w:tabs>
          <w:tab w:val="left" w:pos="2520"/>
        </w:tabs>
      </w:pPr>
    </w:p>
    <w:p w14:paraId="673DBBDA" w14:textId="77777777" w:rsidR="00875EA8" w:rsidRDefault="00875EA8" w:rsidP="005F04A4">
      <w:pPr>
        <w:tabs>
          <w:tab w:val="left" w:pos="2520"/>
        </w:tabs>
      </w:pPr>
    </w:p>
    <w:p w14:paraId="68E41500" w14:textId="77777777" w:rsidR="00875EA8" w:rsidRDefault="00875EA8" w:rsidP="005F04A4">
      <w:pPr>
        <w:tabs>
          <w:tab w:val="left" w:pos="2520"/>
        </w:tabs>
      </w:pPr>
    </w:p>
    <w:p w14:paraId="49872C8F" w14:textId="27AFBFD1" w:rsidR="00EE3814" w:rsidRPr="00CA2F73" w:rsidRDefault="00EE3814" w:rsidP="00EE3814">
      <w:pPr>
        <w:tabs>
          <w:tab w:val="left" w:pos="2520"/>
        </w:tabs>
        <w:rPr>
          <w:b/>
          <w:bCs/>
          <w:i/>
          <w:iCs/>
          <w:sz w:val="28"/>
          <w:szCs w:val="32"/>
        </w:rPr>
      </w:pPr>
      <w:r w:rsidRPr="0035526C">
        <w:rPr>
          <w:b/>
          <w:bCs/>
          <w:sz w:val="28"/>
          <w:szCs w:val="32"/>
        </w:rPr>
        <w:lastRenderedPageBreak/>
        <w:t>Leverandørs tilbud</w:t>
      </w:r>
      <w:r w:rsidR="0035526C">
        <w:rPr>
          <w:b/>
          <w:bCs/>
          <w:sz w:val="28"/>
          <w:szCs w:val="32"/>
        </w:rPr>
        <w:t>:</w:t>
      </w:r>
      <w:r w:rsidR="00CA2F73" w:rsidRPr="0035526C">
        <w:rPr>
          <w:i/>
          <w:iCs/>
          <w:sz w:val="28"/>
          <w:szCs w:val="32"/>
        </w:rPr>
        <w:br/>
      </w:r>
      <w:r w:rsidR="008A648E" w:rsidRPr="0035526C">
        <w:rPr>
          <w:i/>
          <w:iCs/>
          <w:sz w:val="28"/>
          <w:szCs w:val="32"/>
        </w:rPr>
        <w:t xml:space="preserve">(se punktene under for hva </w:t>
      </w:r>
      <w:r w:rsidR="0035526C">
        <w:rPr>
          <w:i/>
          <w:iCs/>
          <w:sz w:val="28"/>
          <w:szCs w:val="32"/>
        </w:rPr>
        <w:t xml:space="preserve">tilbudet </w:t>
      </w:r>
      <w:r w:rsidR="008A648E" w:rsidRPr="0035526C">
        <w:rPr>
          <w:i/>
          <w:iCs/>
          <w:sz w:val="28"/>
          <w:szCs w:val="32"/>
        </w:rPr>
        <w:t>skal inneholde</w:t>
      </w:r>
      <w:r w:rsidR="0099442A" w:rsidRPr="0035526C">
        <w:rPr>
          <w:i/>
          <w:iCs/>
          <w:sz w:val="28"/>
          <w:szCs w:val="32"/>
        </w:rPr>
        <w:t xml:space="preserve">. </w:t>
      </w:r>
      <w:r w:rsidR="0035526C" w:rsidRPr="0035526C">
        <w:rPr>
          <w:i/>
          <w:iCs/>
          <w:sz w:val="28"/>
          <w:szCs w:val="32"/>
        </w:rPr>
        <w:t xml:space="preserve">Det skal fylles ut en løsningsbeskrivelse for hvert punkt listet </w:t>
      </w:r>
      <w:proofErr w:type="gramStart"/>
      <w:r w:rsidR="0035526C" w:rsidRPr="0035526C">
        <w:rPr>
          <w:i/>
          <w:iCs/>
          <w:sz w:val="28"/>
          <w:szCs w:val="32"/>
        </w:rPr>
        <w:t>under</w:t>
      </w:r>
      <w:r w:rsidR="0099442A" w:rsidRPr="0035526C">
        <w:rPr>
          <w:i/>
          <w:iCs/>
          <w:sz w:val="28"/>
          <w:szCs w:val="32"/>
        </w:rPr>
        <w:t xml:space="preserve"> </w:t>
      </w:r>
      <w:r w:rsidR="008A648E" w:rsidRPr="0035526C">
        <w:rPr>
          <w:i/>
          <w:iCs/>
          <w:sz w:val="28"/>
          <w:szCs w:val="32"/>
        </w:rPr>
        <w:t>)</w:t>
      </w:r>
      <w:proofErr w:type="gramEnd"/>
      <w:r w:rsidRPr="0035526C">
        <w:rPr>
          <w:i/>
          <w:iCs/>
          <w:sz w:val="28"/>
          <w:szCs w:val="32"/>
        </w:rPr>
        <w:t>:</w:t>
      </w:r>
      <w:r w:rsidRPr="00CA2F73">
        <w:rPr>
          <w:b/>
          <w:bCs/>
          <w:i/>
          <w:iCs/>
          <w:sz w:val="28"/>
          <w:szCs w:val="32"/>
        </w:rPr>
        <w:t xml:space="preserve"> </w:t>
      </w:r>
    </w:p>
    <w:p w14:paraId="31342D46" w14:textId="74C323D0" w:rsidR="002A67FB" w:rsidRPr="0035526C" w:rsidRDefault="002A67FB" w:rsidP="005F04A4">
      <w:pPr>
        <w:tabs>
          <w:tab w:val="left" w:pos="2520"/>
        </w:tabs>
        <w:rPr>
          <w:u w:val="single"/>
        </w:rPr>
      </w:pPr>
      <w:r w:rsidRPr="0035526C">
        <w:rPr>
          <w:u w:val="single"/>
        </w:rPr>
        <w:t xml:space="preserve">Fra Konkurransegrunnlaget punkt </w:t>
      </w:r>
      <w:r w:rsidR="007B4117" w:rsidRPr="0035526C">
        <w:rPr>
          <w:u w:val="single"/>
        </w:rPr>
        <w:t>5.2.2:</w:t>
      </w:r>
      <w:r w:rsidR="000F2E9A">
        <w:rPr>
          <w:u w:val="single"/>
        </w:rPr>
        <w:t xml:space="preserve"> </w:t>
      </w:r>
    </w:p>
    <w:p w14:paraId="55E378EB" w14:textId="439B6868" w:rsidR="00FF74EA" w:rsidRDefault="00FF74EA" w:rsidP="0015563F">
      <w:pPr>
        <w:pStyle w:val="Listeavsnitt"/>
        <w:numPr>
          <w:ilvl w:val="0"/>
          <w:numId w:val="2"/>
        </w:numPr>
        <w:tabs>
          <w:tab w:val="left" w:pos="2520"/>
        </w:tabs>
      </w:pPr>
      <w:r>
        <w:t>Løsning for sporbarhet</w:t>
      </w:r>
      <w:r w:rsidR="00D67AF4" w:rsidRPr="00D67AF4">
        <w:t xml:space="preserve"> </w:t>
      </w:r>
      <w:r w:rsidR="00D67AF4">
        <w:t>(Kravspesifikasjon pkt. 4.4.1</w:t>
      </w:r>
      <w:r w:rsidR="008434CA">
        <w:t>)</w:t>
      </w:r>
    </w:p>
    <w:p w14:paraId="12A2A2C5" w14:textId="5C430AFB" w:rsidR="00FF74EA" w:rsidRDefault="00FF74EA" w:rsidP="0015563F">
      <w:pPr>
        <w:pStyle w:val="Listeavsnitt"/>
        <w:numPr>
          <w:ilvl w:val="0"/>
          <w:numId w:val="2"/>
        </w:numPr>
        <w:tabs>
          <w:tab w:val="left" w:pos="2520"/>
        </w:tabs>
      </w:pPr>
      <w:r>
        <w:t>Kontroll av posene</w:t>
      </w:r>
      <w:r w:rsidR="008434CA">
        <w:t xml:space="preserve"> (Kravspesifikasjon pkt. </w:t>
      </w:r>
      <w:r w:rsidR="007F5628">
        <w:t>5</w:t>
      </w:r>
      <w:r w:rsidR="008434CA">
        <w:t>)</w:t>
      </w:r>
    </w:p>
    <w:p w14:paraId="044B196A" w14:textId="3F0961EC" w:rsidR="00FF74EA" w:rsidRDefault="00FF74EA" w:rsidP="0015563F">
      <w:pPr>
        <w:pStyle w:val="Listeavsnitt"/>
        <w:numPr>
          <w:ilvl w:val="0"/>
          <w:numId w:val="2"/>
        </w:numPr>
        <w:tabs>
          <w:tab w:val="left" w:pos="2520"/>
        </w:tabs>
      </w:pPr>
      <w:r>
        <w:t>Løsning for forsyningssikkerhet</w:t>
      </w:r>
      <w:r w:rsidR="008434CA">
        <w:t xml:space="preserve"> (Kravspesifikasjon pkt. </w:t>
      </w:r>
      <w:r w:rsidR="007F5628">
        <w:t>7.1</w:t>
      </w:r>
      <w:r w:rsidR="008434CA">
        <w:t>.1)</w:t>
      </w:r>
    </w:p>
    <w:p w14:paraId="501AB3AD" w14:textId="586D0EBC" w:rsidR="00FF74EA" w:rsidRDefault="00FF74EA" w:rsidP="0015563F">
      <w:pPr>
        <w:pStyle w:val="Listeavsnitt"/>
        <w:numPr>
          <w:ilvl w:val="0"/>
          <w:numId w:val="2"/>
        </w:numPr>
        <w:tabs>
          <w:tab w:val="left" w:pos="2520"/>
        </w:tabs>
      </w:pPr>
      <w:r>
        <w:t xml:space="preserve">Produksjonsplan </w:t>
      </w:r>
      <w:r w:rsidR="008434CA">
        <w:t xml:space="preserve">(Kravspesifikasjon pkt. </w:t>
      </w:r>
      <w:r w:rsidR="007F5628">
        <w:t>7</w:t>
      </w:r>
      <w:r w:rsidR="008434CA">
        <w:t>.</w:t>
      </w:r>
      <w:r w:rsidR="007F5628">
        <w:t>1</w:t>
      </w:r>
      <w:r w:rsidR="008434CA">
        <w:t>.</w:t>
      </w:r>
      <w:r w:rsidR="007F5628">
        <w:t>4</w:t>
      </w:r>
      <w:r w:rsidR="008434CA">
        <w:t>)</w:t>
      </w:r>
    </w:p>
    <w:p w14:paraId="2B6BC838" w14:textId="24715CBC" w:rsidR="00FF74EA" w:rsidRDefault="00FF74EA" w:rsidP="0015563F">
      <w:pPr>
        <w:pStyle w:val="Listeavsnitt"/>
        <w:numPr>
          <w:ilvl w:val="0"/>
          <w:numId w:val="2"/>
        </w:numPr>
        <w:tabs>
          <w:tab w:val="left" w:pos="2520"/>
        </w:tabs>
      </w:pPr>
      <w:r>
        <w:t>Mobiliseringsfase</w:t>
      </w:r>
      <w:r w:rsidR="008434CA">
        <w:t xml:space="preserve"> (Kravspesifikasjon pkt. </w:t>
      </w:r>
      <w:r w:rsidR="00DD6FCF">
        <w:t>7</w:t>
      </w:r>
      <w:r w:rsidR="008434CA">
        <w:t>.</w:t>
      </w:r>
      <w:r w:rsidR="00DD6FCF">
        <w:t>1</w:t>
      </w:r>
      <w:r w:rsidR="008434CA">
        <w:t>.</w:t>
      </w:r>
      <w:r w:rsidR="00DD6FCF">
        <w:t>5</w:t>
      </w:r>
      <w:r w:rsidR="008434CA">
        <w:t>)</w:t>
      </w:r>
    </w:p>
    <w:p w14:paraId="60ECD40C" w14:textId="0631D3CA" w:rsidR="00FF74EA" w:rsidRDefault="00FF74EA" w:rsidP="0015563F">
      <w:pPr>
        <w:pStyle w:val="Listeavsnitt"/>
        <w:numPr>
          <w:ilvl w:val="0"/>
          <w:numId w:val="2"/>
        </w:numPr>
        <w:tabs>
          <w:tab w:val="left" w:pos="2520"/>
        </w:tabs>
      </w:pPr>
      <w:r>
        <w:t>Beskrivelse av bestillingsprosess og distribusjon</w:t>
      </w:r>
      <w:r w:rsidR="008434CA">
        <w:t xml:space="preserve"> (Kravspesifikasjon pkt. </w:t>
      </w:r>
      <w:r w:rsidR="00DD6FCF">
        <w:t>8</w:t>
      </w:r>
      <w:r w:rsidR="008434CA">
        <w:t>.</w:t>
      </w:r>
      <w:r w:rsidR="00DD6FCF">
        <w:t>2</w:t>
      </w:r>
      <w:r w:rsidR="008434CA">
        <w:t>.1)</w:t>
      </w:r>
    </w:p>
    <w:p w14:paraId="54AAFA91" w14:textId="4761D217" w:rsidR="00E914DE" w:rsidRDefault="00FF74EA" w:rsidP="0015563F">
      <w:pPr>
        <w:pStyle w:val="Listeavsnitt"/>
        <w:numPr>
          <w:ilvl w:val="0"/>
          <w:numId w:val="2"/>
        </w:numPr>
        <w:tabs>
          <w:tab w:val="left" w:pos="2520"/>
        </w:tabs>
      </w:pPr>
      <w:r>
        <w:t>Løsning for beredskapsplan</w:t>
      </w:r>
      <w:r w:rsidR="008434CA">
        <w:t xml:space="preserve"> (Kravspesifikasjon pkt. </w:t>
      </w:r>
      <w:r w:rsidR="00DD6FCF">
        <w:t>10</w:t>
      </w:r>
      <w:r w:rsidR="008434CA">
        <w:t>.</w:t>
      </w:r>
      <w:r w:rsidR="00DD6FCF">
        <w:t>2</w:t>
      </w:r>
      <w:r w:rsidR="008434CA">
        <w:t>)</w:t>
      </w:r>
    </w:p>
    <w:p w14:paraId="58DC2539" w14:textId="77777777" w:rsidR="00EE3814" w:rsidRDefault="00EE3814" w:rsidP="00EE3814">
      <w:pPr>
        <w:pStyle w:val="Listeavsnitt"/>
        <w:tabs>
          <w:tab w:val="left" w:pos="2520"/>
        </w:tabs>
        <w:ind w:left="360"/>
      </w:pPr>
    </w:p>
    <w:p w14:paraId="00B45290" w14:textId="59E25556" w:rsidR="00EE3814" w:rsidRPr="0035526C" w:rsidRDefault="00EE3814" w:rsidP="00EE3814">
      <w:pPr>
        <w:tabs>
          <w:tab w:val="left" w:pos="2520"/>
        </w:tabs>
        <w:rPr>
          <w:u w:val="single"/>
        </w:rPr>
      </w:pPr>
      <w:r w:rsidRPr="0035526C">
        <w:rPr>
          <w:u w:val="single"/>
        </w:rPr>
        <w:t>Fra Konkurransegrunnlaget punkt 5.2.3:</w:t>
      </w:r>
    </w:p>
    <w:p w14:paraId="3298FC8C" w14:textId="7480F1F5" w:rsidR="00317B63" w:rsidRPr="00317B63" w:rsidRDefault="00317B63" w:rsidP="00317B63">
      <w:pPr>
        <w:pStyle w:val="Listeavsnitt"/>
        <w:numPr>
          <w:ilvl w:val="0"/>
          <w:numId w:val="3"/>
        </w:numPr>
        <w:tabs>
          <w:tab w:val="left" w:pos="2520"/>
        </w:tabs>
        <w:rPr>
          <w:i/>
          <w:iCs/>
        </w:rPr>
      </w:pPr>
      <w:r w:rsidRPr="00317B63">
        <w:rPr>
          <w:i/>
          <w:iCs/>
        </w:rPr>
        <w:t>Andel PCR over minimumsnivå</w:t>
      </w:r>
      <w:r w:rsidR="007F5628">
        <w:rPr>
          <w:i/>
          <w:iCs/>
        </w:rPr>
        <w:t xml:space="preserve"> </w:t>
      </w:r>
      <w:r w:rsidR="007F5628">
        <w:t xml:space="preserve">(Kravspesifikasjon pkt. </w:t>
      </w:r>
      <w:r w:rsidR="00297C6E">
        <w:t>3</w:t>
      </w:r>
      <w:r w:rsidR="007F5628">
        <w:t>.</w:t>
      </w:r>
      <w:r w:rsidR="00297C6E">
        <w:t>5</w:t>
      </w:r>
      <w:r w:rsidR="007F5628">
        <w:t>.1)</w:t>
      </w:r>
    </w:p>
    <w:p w14:paraId="2619F8AC" w14:textId="4F38B41F" w:rsidR="00875EA8" w:rsidRPr="00317B63" w:rsidRDefault="00317B63" w:rsidP="00317B63">
      <w:pPr>
        <w:pStyle w:val="Listeavsnitt"/>
        <w:numPr>
          <w:ilvl w:val="0"/>
          <w:numId w:val="3"/>
        </w:numPr>
        <w:tabs>
          <w:tab w:val="left" w:pos="2520"/>
        </w:tabs>
        <w:rPr>
          <w:i/>
          <w:iCs/>
        </w:rPr>
      </w:pPr>
      <w:r w:rsidRPr="00317B63">
        <w:rPr>
          <w:i/>
          <w:iCs/>
        </w:rPr>
        <w:t>Transport fra produksjonssted til driftslager</w:t>
      </w:r>
      <w:r w:rsidR="007F5628">
        <w:rPr>
          <w:i/>
          <w:iCs/>
        </w:rPr>
        <w:t xml:space="preserve"> </w:t>
      </w:r>
      <w:r w:rsidR="007F5628">
        <w:t xml:space="preserve">(Kravspesifikasjon pkt. </w:t>
      </w:r>
      <w:r w:rsidR="00297C6E">
        <w:t>8</w:t>
      </w:r>
      <w:r w:rsidR="007F5628">
        <w:t>.</w:t>
      </w:r>
      <w:r w:rsidR="00297C6E">
        <w:t>3</w:t>
      </w:r>
      <w:r w:rsidR="007F5628">
        <w:t>.1)</w:t>
      </w:r>
    </w:p>
    <w:p w14:paraId="52405B1E" w14:textId="77777777" w:rsidR="00875EA8" w:rsidRPr="002A67FB" w:rsidRDefault="00875EA8" w:rsidP="005F04A4">
      <w:pPr>
        <w:tabs>
          <w:tab w:val="left" w:pos="2520"/>
        </w:tabs>
        <w:rPr>
          <w:i/>
          <w:iCs/>
        </w:rPr>
      </w:pPr>
    </w:p>
    <w:sectPr w:rsidR="00875EA8" w:rsidRPr="002A67FB" w:rsidSect="00466574">
      <w:headerReference w:type="first" r:id="rId12"/>
      <w:footerReference w:type="first" r:id="rId13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31208" w14:textId="77777777" w:rsidR="00B06522" w:rsidRDefault="00B06522" w:rsidP="005D093C">
      <w:pPr>
        <w:spacing w:after="0" w:line="240" w:lineRule="auto"/>
      </w:pPr>
      <w:r>
        <w:separator/>
      </w:r>
    </w:p>
  </w:endnote>
  <w:endnote w:type="continuationSeparator" w:id="0">
    <w:p w14:paraId="28BD22E7" w14:textId="77777777" w:rsidR="00B06522" w:rsidRDefault="00B06522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145877BD-3C78-4A7F-99C3-4F3D981B4713}"/>
    <w:embedBold r:id="rId2" w:fontKey="{15174980-05BC-4A62-9133-1FAB7ACD55FA}"/>
    <w:embedItalic r:id="rId3" w:fontKey="{322BAB87-2729-4FD1-9A42-F1117030F1BE}"/>
    <w:embedBoldItalic r:id="rId4" w:fontKey="{FECCFA5E-E302-4BA0-BCF9-A4AAF29F46E1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fontKey="{E9E8B7A1-6DB6-416D-A391-21046A4B6B00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577DC" w14:textId="77777777" w:rsidR="00D44A50" w:rsidRDefault="00D44A50" w:rsidP="00C3116A">
    <w:pPr>
      <w:pStyle w:val="Bunntekst"/>
    </w:pPr>
  </w:p>
  <w:p w14:paraId="797410CE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7C17" w14:textId="77777777" w:rsidR="00B06522" w:rsidRDefault="00B06522" w:rsidP="005D093C">
      <w:pPr>
        <w:spacing w:after="0" w:line="240" w:lineRule="auto"/>
      </w:pPr>
      <w:r>
        <w:separator/>
      </w:r>
    </w:p>
  </w:footnote>
  <w:footnote w:type="continuationSeparator" w:id="0">
    <w:p w14:paraId="249267E9" w14:textId="77777777" w:rsidR="00B06522" w:rsidRDefault="00B06522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512D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3A3BBE6F" wp14:editId="21057CC5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D7CFF"/>
    <w:multiLevelType w:val="hybridMultilevel"/>
    <w:tmpl w:val="39561A2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A46084"/>
    <w:multiLevelType w:val="hybridMultilevel"/>
    <w:tmpl w:val="0AE07AE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648989">
    <w:abstractNumId w:val="0"/>
  </w:num>
  <w:num w:numId="2" w16cid:durableId="6104260">
    <w:abstractNumId w:val="1"/>
  </w:num>
  <w:num w:numId="3" w16cid:durableId="531459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4A4"/>
    <w:rsid w:val="000119BE"/>
    <w:rsid w:val="00095EC1"/>
    <w:rsid w:val="000F2E9A"/>
    <w:rsid w:val="0015563F"/>
    <w:rsid w:val="001747F2"/>
    <w:rsid w:val="00186573"/>
    <w:rsid w:val="001C0737"/>
    <w:rsid w:val="001F112F"/>
    <w:rsid w:val="001F18CF"/>
    <w:rsid w:val="00247C22"/>
    <w:rsid w:val="0025699D"/>
    <w:rsid w:val="002908F6"/>
    <w:rsid w:val="00297C6E"/>
    <w:rsid w:val="002A67FB"/>
    <w:rsid w:val="002E3185"/>
    <w:rsid w:val="002E70E6"/>
    <w:rsid w:val="00317B63"/>
    <w:rsid w:val="00325D57"/>
    <w:rsid w:val="0035526C"/>
    <w:rsid w:val="003A263E"/>
    <w:rsid w:val="00406D8F"/>
    <w:rsid w:val="00442E77"/>
    <w:rsid w:val="00466574"/>
    <w:rsid w:val="00472153"/>
    <w:rsid w:val="004836DC"/>
    <w:rsid w:val="00483FE0"/>
    <w:rsid w:val="004B6945"/>
    <w:rsid w:val="00544B4E"/>
    <w:rsid w:val="0055183B"/>
    <w:rsid w:val="00560D31"/>
    <w:rsid w:val="00567104"/>
    <w:rsid w:val="0057006B"/>
    <w:rsid w:val="005812E4"/>
    <w:rsid w:val="00583C56"/>
    <w:rsid w:val="00595FDC"/>
    <w:rsid w:val="005A0F92"/>
    <w:rsid w:val="005A4215"/>
    <w:rsid w:val="005D093C"/>
    <w:rsid w:val="005F04A4"/>
    <w:rsid w:val="005F1372"/>
    <w:rsid w:val="00650D94"/>
    <w:rsid w:val="006E006E"/>
    <w:rsid w:val="00727D7C"/>
    <w:rsid w:val="007B4117"/>
    <w:rsid w:val="007D1113"/>
    <w:rsid w:val="007E4B0D"/>
    <w:rsid w:val="007F2274"/>
    <w:rsid w:val="007F5628"/>
    <w:rsid w:val="008434CA"/>
    <w:rsid w:val="00875EA8"/>
    <w:rsid w:val="008A648E"/>
    <w:rsid w:val="008D5723"/>
    <w:rsid w:val="00975E5F"/>
    <w:rsid w:val="0099442A"/>
    <w:rsid w:val="00A0208E"/>
    <w:rsid w:val="00A63656"/>
    <w:rsid w:val="00A67238"/>
    <w:rsid w:val="00AA100D"/>
    <w:rsid w:val="00AE2859"/>
    <w:rsid w:val="00B06522"/>
    <w:rsid w:val="00B10DAE"/>
    <w:rsid w:val="00B44CBB"/>
    <w:rsid w:val="00BF2A39"/>
    <w:rsid w:val="00C3116A"/>
    <w:rsid w:val="00C34D94"/>
    <w:rsid w:val="00C51925"/>
    <w:rsid w:val="00C9729D"/>
    <w:rsid w:val="00CA2F73"/>
    <w:rsid w:val="00D3395E"/>
    <w:rsid w:val="00D44A50"/>
    <w:rsid w:val="00D52558"/>
    <w:rsid w:val="00D67AF4"/>
    <w:rsid w:val="00D8326C"/>
    <w:rsid w:val="00DD6FCF"/>
    <w:rsid w:val="00E51F3C"/>
    <w:rsid w:val="00E758AC"/>
    <w:rsid w:val="00E914DE"/>
    <w:rsid w:val="00EE3814"/>
    <w:rsid w:val="00FB5530"/>
    <w:rsid w:val="00FC72AE"/>
    <w:rsid w:val="00FD7882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8F9B9"/>
  <w15:docId w15:val="{67632534-A454-4805-8362-610D34FB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semiHidden/>
    <w:qFormat/>
    <w:rsid w:val="001556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oslokommune.sharepoint.com/sites/KOM-12039/Office%20maler/Oslo%20Tomt%20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ddc1a7-2704-4866-94d5-866647d5ae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281A4877800F43939879A10B854368" ma:contentTypeVersion="9" ma:contentTypeDescription="Opprett et nytt dokument." ma:contentTypeScope="" ma:versionID="043838d9cd962a37d1341be909973212">
  <xsd:schema xmlns:xsd="http://www.w3.org/2001/XMLSchema" xmlns:xs="http://www.w3.org/2001/XMLSchema" xmlns:p="http://schemas.microsoft.com/office/2006/metadata/properties" xmlns:ns2="05ddc1a7-2704-4866-94d5-866647d5ae3d" targetNamespace="http://schemas.microsoft.com/office/2006/metadata/properties" ma:root="true" ma:fieldsID="9ede41e928faff38dc054f973b817802" ns2:_="">
    <xsd:import namespace="05ddc1a7-2704-4866-94d5-866647d5a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ddc1a7-2704-4866-94d5-866647d5a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AC1A3-F3AD-4EAF-9E2E-E2FB94C30E62}">
  <ds:schemaRefs/>
</ds:datastoreItem>
</file>

<file path=customXml/itemProps2.xml><?xml version="1.0" encoding="utf-8"?>
<ds:datastoreItem xmlns:ds="http://schemas.openxmlformats.org/officeDocument/2006/customXml" ds:itemID="{62260DAB-F513-4590-8C60-CE012EF13651}">
  <ds:schemaRefs>
    <ds:schemaRef ds:uri="http://schemas.microsoft.com/office/2006/metadata/properties"/>
    <ds:schemaRef ds:uri="http://schemas.microsoft.com/office/infopath/2007/PartnerControls"/>
    <ds:schemaRef ds:uri="05ddc1a7-2704-4866-94d5-866647d5ae3d"/>
  </ds:schemaRefs>
</ds:datastoreItem>
</file>

<file path=customXml/itemProps3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D0477-DCD8-4B09-9DAA-39F5F725B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ddc1a7-2704-4866-94d5-866647d5a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7D53B4-4E46-49D1-9367-494E277FF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Oslo%20Tomt%20dokument.dotx</Template>
  <TotalTime>18</TotalTime>
  <Pages>2</Pages>
  <Words>137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Peder Ottosen Rustad</dc:creator>
  <cp:lastModifiedBy>Per Valla</cp:lastModifiedBy>
  <cp:revision>25</cp:revision>
  <dcterms:created xsi:type="dcterms:W3CDTF">2025-12-01T13:00:00Z</dcterms:created>
  <dcterms:modified xsi:type="dcterms:W3CDTF">2026-08-05T11:43:00Z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0x0101007B281A4877800F43939879A10B854368</vt:lpwstr>
  </property>
</Properties>
</file>